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FEE2B" w14:textId="77777777" w:rsidR="005221E4" w:rsidRDefault="005221E4" w:rsidP="00522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SWYFTE</w:t>
      </w:r>
      <w:r>
        <w:rPr>
          <w:rFonts w:ascii="Times New Roman" w:hAnsi="Times New Roman" w:cs="Times New Roman"/>
        </w:rPr>
        <w:t xml:space="preserve">      (fl.1483)</w:t>
      </w:r>
    </w:p>
    <w:p w14:paraId="46F0D444" w14:textId="77777777" w:rsidR="005221E4" w:rsidRDefault="005221E4" w:rsidP="00522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Lichfield, Staffordshire. Chapman.</w:t>
      </w:r>
    </w:p>
    <w:p w14:paraId="200C1D15" w14:textId="77777777" w:rsidR="005221E4" w:rsidRDefault="005221E4" w:rsidP="005221E4">
      <w:pPr>
        <w:rPr>
          <w:rFonts w:ascii="Times New Roman" w:hAnsi="Times New Roman" w:cs="Times New Roman"/>
        </w:rPr>
      </w:pPr>
    </w:p>
    <w:p w14:paraId="0BC46315" w14:textId="77777777" w:rsidR="005221E4" w:rsidRDefault="005221E4" w:rsidP="005221E4">
      <w:pPr>
        <w:rPr>
          <w:rFonts w:ascii="Times New Roman" w:hAnsi="Times New Roman" w:cs="Times New Roman"/>
        </w:rPr>
      </w:pPr>
    </w:p>
    <w:p w14:paraId="0819D5CE" w14:textId="77777777" w:rsidR="005221E4" w:rsidRDefault="005221E4" w:rsidP="00522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Cras of London, mercer(q.v.), and William </w:t>
      </w:r>
      <w:proofErr w:type="spellStart"/>
      <w:r>
        <w:rPr>
          <w:rFonts w:ascii="Times New Roman" w:hAnsi="Times New Roman" w:cs="Times New Roman"/>
        </w:rPr>
        <w:t>Eston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14:paraId="622BE3A6" w14:textId="77777777" w:rsidR="005221E4" w:rsidRDefault="005221E4" w:rsidP="00522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mercer(q.v.), brought a plaint of debt against him.</w:t>
      </w:r>
    </w:p>
    <w:p w14:paraId="48C950C3" w14:textId="77777777" w:rsidR="005221E4" w:rsidRDefault="005221E4" w:rsidP="00522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E2C3389" w14:textId="77777777" w:rsidR="005221E4" w:rsidRDefault="005221E4" w:rsidP="005221E4">
      <w:pPr>
        <w:rPr>
          <w:rFonts w:ascii="Times New Roman" w:hAnsi="Times New Roman" w:cs="Times New Roman"/>
        </w:rPr>
      </w:pPr>
    </w:p>
    <w:p w14:paraId="30C201C9" w14:textId="77777777" w:rsidR="005221E4" w:rsidRDefault="005221E4" w:rsidP="005221E4">
      <w:pPr>
        <w:rPr>
          <w:rFonts w:ascii="Times New Roman" w:hAnsi="Times New Roman" w:cs="Times New Roman"/>
        </w:rPr>
      </w:pPr>
    </w:p>
    <w:p w14:paraId="1DCB4EF8" w14:textId="77777777" w:rsidR="005221E4" w:rsidRDefault="005221E4" w:rsidP="00522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68C8E0E6" w14:textId="77777777" w:rsidR="006B2F86" w:rsidRPr="00E71FC3" w:rsidRDefault="005221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F9DB6" w14:textId="77777777" w:rsidR="005221E4" w:rsidRDefault="005221E4" w:rsidP="00E71FC3">
      <w:r>
        <w:separator/>
      </w:r>
    </w:p>
  </w:endnote>
  <w:endnote w:type="continuationSeparator" w:id="0">
    <w:p w14:paraId="7BFAA802" w14:textId="77777777" w:rsidR="005221E4" w:rsidRDefault="005221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F6D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8C399" w14:textId="77777777" w:rsidR="005221E4" w:rsidRDefault="005221E4" w:rsidP="00E71FC3">
      <w:r>
        <w:separator/>
      </w:r>
    </w:p>
  </w:footnote>
  <w:footnote w:type="continuationSeparator" w:id="0">
    <w:p w14:paraId="1830E9AF" w14:textId="77777777" w:rsidR="005221E4" w:rsidRDefault="005221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1E4"/>
    <w:rsid w:val="001A7C09"/>
    <w:rsid w:val="005221E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B665B"/>
  <w15:chartTrackingRefBased/>
  <w15:docId w15:val="{42897367-220A-45B6-85C0-7669F269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21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2019-10-30T19:19:00Z</dcterms:created>
  <dcterms:modified xsi:type="dcterms:W3CDTF">2019-10-30T19:21:00Z</dcterms:modified>
</cp:coreProperties>
</file>